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7F725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7F725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7F72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7F72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7F72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7F7255">
        <w:rPr>
          <w:b w:val="0"/>
        </w:rPr>
        <w:t xml:space="preserve"> 71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7F7255" w:rsidP="00232C8F">
            <w:r>
              <w:t>Уборщик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7F7255" w:rsidP="00232C8F">
            <w:r>
              <w:t>19258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7F7255" w:rsidRPr="007F7255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7F7255" w:rsidRPr="007F7255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7F7255" w:rsidRPr="007F7255">
        <w:rPr>
          <w:u w:val="single"/>
        </w:rPr>
        <w:t xml:space="preserve">   ----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7F7255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7F7255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7F7255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7F7255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7F7255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7F7255" w:rsidP="00F355BD">
            <w:pPr>
              <w:jc w:val="center"/>
            </w:pPr>
            <w:r>
              <w:t>071-488-632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7F7255" w:rsidRPr="007F7255">
        <w:rPr>
          <w:rStyle w:val="aa"/>
        </w:rPr>
        <w:t xml:space="preserve"> не используется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7F7255" w:rsidRPr="007F7255">
        <w:rPr>
          <w:rStyle w:val="aa"/>
        </w:rPr>
        <w:t xml:space="preserve"> моющие средства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2645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2645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26459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26459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481C22" w:rsidRPr="00F953F0" w:rsidRDefault="00481C22" w:rsidP="00481C22">
      <w:r w:rsidRPr="00F953F0">
        <w:rPr>
          <w:b/>
        </w:rPr>
        <w:lastRenderedPageBreak/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7F72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7F7255" w:rsidRPr="007F7255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1);</w:t>
      </w:r>
      <w:r w:rsidR="007F7255" w:rsidRPr="007F7255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7F7255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7F7255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7F72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7F7255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7F7255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7F72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(дата)</w:t>
            </w: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(дата)</w:t>
            </w: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255" w:rsidRPr="007F7255" w:rsidRDefault="007F7255" w:rsidP="004E51DC">
            <w:pPr>
              <w:pStyle w:val="a8"/>
            </w:pPr>
          </w:p>
        </w:tc>
      </w:tr>
      <w:tr w:rsidR="007F7255" w:rsidRPr="007F7255" w:rsidTr="007F72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7255" w:rsidRPr="007F7255" w:rsidRDefault="007F7255" w:rsidP="004E51DC">
            <w:pPr>
              <w:pStyle w:val="a8"/>
              <w:rPr>
                <w:vertAlign w:val="superscript"/>
              </w:rPr>
            </w:pPr>
            <w:r w:rsidRPr="007F7255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7F72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7F7255" w:rsidP="004E51DC">
            <w:pPr>
              <w:pStyle w:val="a8"/>
            </w:pPr>
            <w:r>
              <w:t>Карданова М.Х.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7F725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AF59B4">
      <w:footerReference w:type="default" r:id="rId7"/>
      <w:pgSz w:w="11906" w:h="16838"/>
      <w:pgMar w:top="851" w:right="851" w:bottom="1134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7F72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71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26459B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26459B" w:rsidRPr="0026459B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----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71 "/>
    <w:docVar w:name="oborud" w:val=" не используется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34891248845141D6A497AEB74E490353"/>
    <w:docVar w:name="rm_id" w:val="71"/>
    <w:docVar w:name="rm_name" w:val="                                          "/>
    <w:docVar w:name="rm_number" w:val=" 7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моющие средства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A3E4F"/>
    <w:rsid w:val="000D1F5B"/>
    <w:rsid w:val="00110025"/>
    <w:rsid w:val="001429B1"/>
    <w:rsid w:val="00145419"/>
    <w:rsid w:val="001456F8"/>
    <w:rsid w:val="0015635F"/>
    <w:rsid w:val="001607C8"/>
    <w:rsid w:val="001D7EFD"/>
    <w:rsid w:val="001F4D8D"/>
    <w:rsid w:val="00232C8F"/>
    <w:rsid w:val="00234932"/>
    <w:rsid w:val="00244615"/>
    <w:rsid w:val="0026459B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7255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B6D18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BD7235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2016-08-24T08:37:00Z</dcterms:created>
  <dcterms:modified xsi:type="dcterms:W3CDTF">2016-08-24T08:38:00Z</dcterms:modified>
</cp:coreProperties>
</file>